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460" w:rsidRPr="009255E8" w:rsidRDefault="00053460" w:rsidP="009255E8">
      <w:pPr>
        <w:pStyle w:val="Heading4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П</w:t>
      </w:r>
      <w:r w:rsidRPr="009255E8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РОЕКТ</w:t>
      </w:r>
    </w:p>
    <w:p w:rsidR="00053460" w:rsidRDefault="00053460" w:rsidP="00A9316F">
      <w:pPr>
        <w:pStyle w:val="Heading4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3460" w:rsidRPr="003F3694" w:rsidRDefault="00053460" w:rsidP="00A9316F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3262CC">
        <w:rPr>
          <w:rFonts w:ascii="Times New Roman" w:hAnsi="Times New Roman" w:cs="Times New Roman"/>
          <w:b w:val="0"/>
          <w:bCs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75pt;height:41.9pt" o:ole="" fillcolor="window">
            <v:imagedata r:id="rId5" o:title=""/>
          </v:shape>
          <o:OLEObject Type="Embed" ProgID="Paint.Picture" ShapeID="_x0000_i1025" DrawAspect="Content" ObjectID="_1595931538" r:id="rId6"/>
        </w:object>
      </w:r>
    </w:p>
    <w:p w:rsidR="00053460" w:rsidRPr="003262CC" w:rsidRDefault="00053460" w:rsidP="00A9316F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053460" w:rsidRPr="003262CC" w:rsidRDefault="00053460" w:rsidP="00A9316F">
      <w:pPr>
        <w:pStyle w:val="Heading3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3262CC">
        <w:rPr>
          <w:rFonts w:ascii="Times New Roman" w:hAnsi="Times New Roman" w:cs="Times New Roman"/>
          <w:i/>
          <w:iCs/>
          <w:color w:val="auto"/>
          <w:sz w:val="28"/>
          <w:szCs w:val="28"/>
        </w:rPr>
        <w:t>Пологівська районна рада</w:t>
      </w:r>
    </w:p>
    <w:p w:rsidR="00053460" w:rsidRPr="003262CC" w:rsidRDefault="00053460" w:rsidP="00A9316F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Запорізької області</w:t>
      </w:r>
    </w:p>
    <w:p w:rsidR="00053460" w:rsidRPr="003262CC" w:rsidRDefault="00053460" w:rsidP="00A9316F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сьомого скликання</w:t>
      </w:r>
    </w:p>
    <w:p w:rsidR="00053460" w:rsidRPr="003262CC" w:rsidRDefault="00053460" w:rsidP="00A9316F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тридцята позачергова</w:t>
      </w:r>
      <w:r w:rsidRPr="003262CC">
        <w:rPr>
          <w:b/>
          <w:bCs/>
          <w:i/>
          <w:iCs/>
          <w:sz w:val="28"/>
          <w:szCs w:val="28"/>
        </w:rPr>
        <w:t xml:space="preserve"> сесія</w:t>
      </w:r>
    </w:p>
    <w:p w:rsidR="00053460" w:rsidRPr="003262CC" w:rsidRDefault="00053460" w:rsidP="00A9316F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 xml:space="preserve"> </w:t>
      </w:r>
    </w:p>
    <w:p w:rsidR="00053460" w:rsidRDefault="00053460" w:rsidP="00A9316F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Р і ш е н н я</w:t>
      </w:r>
    </w:p>
    <w:p w:rsidR="00053460" w:rsidRPr="003262CC" w:rsidRDefault="00053460" w:rsidP="00A9316F">
      <w:pPr>
        <w:jc w:val="center"/>
        <w:rPr>
          <w:b/>
          <w:bCs/>
          <w:i/>
          <w:iCs/>
          <w:sz w:val="28"/>
          <w:szCs w:val="28"/>
        </w:rPr>
      </w:pPr>
    </w:p>
    <w:p w:rsidR="00053460" w:rsidRPr="00060CA0" w:rsidRDefault="00053460" w:rsidP="001900EE">
      <w:pPr>
        <w:rPr>
          <w:sz w:val="28"/>
          <w:szCs w:val="28"/>
          <w:u w:val="single"/>
        </w:rPr>
      </w:pPr>
      <w:r>
        <w:rPr>
          <w:sz w:val="28"/>
          <w:szCs w:val="28"/>
        </w:rPr>
        <w:t>22</w:t>
      </w:r>
      <w:r w:rsidRPr="00060CA0">
        <w:rPr>
          <w:sz w:val="28"/>
          <w:szCs w:val="28"/>
        </w:rPr>
        <w:t xml:space="preserve"> </w:t>
      </w:r>
      <w:r>
        <w:rPr>
          <w:sz w:val="28"/>
          <w:szCs w:val="28"/>
        </w:rPr>
        <w:t>серп</w:t>
      </w:r>
      <w:r w:rsidRPr="00060CA0">
        <w:rPr>
          <w:sz w:val="28"/>
          <w:szCs w:val="28"/>
        </w:rPr>
        <w:t>ня 2018 року                                                                                          №</w:t>
      </w:r>
      <w:r w:rsidRPr="00060CA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__</w:t>
      </w:r>
      <w:r w:rsidRPr="00060CA0">
        <w:rPr>
          <w:sz w:val="28"/>
          <w:szCs w:val="28"/>
          <w:u w:val="single"/>
        </w:rPr>
        <w:t xml:space="preserve">   </w:t>
      </w:r>
    </w:p>
    <w:p w:rsidR="00053460" w:rsidRDefault="00053460" w:rsidP="00A9316F">
      <w:pPr>
        <w:jc w:val="both"/>
      </w:pPr>
    </w:p>
    <w:p w:rsidR="00053460" w:rsidRDefault="00053460" w:rsidP="00A931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преміювання голови районної ради </w:t>
      </w:r>
    </w:p>
    <w:p w:rsidR="00053460" w:rsidRDefault="00053460" w:rsidP="00A9316F">
      <w:pPr>
        <w:jc w:val="both"/>
        <w:rPr>
          <w:sz w:val="28"/>
          <w:szCs w:val="28"/>
        </w:rPr>
      </w:pPr>
      <w:r>
        <w:rPr>
          <w:sz w:val="28"/>
          <w:szCs w:val="28"/>
        </w:rPr>
        <w:t>та заступника голови районної ради у 2018 році</w:t>
      </w:r>
    </w:p>
    <w:p w:rsidR="00053460" w:rsidRDefault="00053460" w:rsidP="00A9316F">
      <w:pPr>
        <w:jc w:val="both"/>
        <w:rPr>
          <w:sz w:val="28"/>
          <w:szCs w:val="28"/>
        </w:rPr>
      </w:pPr>
    </w:p>
    <w:p w:rsidR="00053460" w:rsidRDefault="00053460" w:rsidP="00A9316F">
      <w:pPr>
        <w:jc w:val="both"/>
        <w:rPr>
          <w:sz w:val="28"/>
          <w:szCs w:val="28"/>
        </w:rPr>
      </w:pPr>
    </w:p>
    <w:p w:rsidR="00053460" w:rsidRDefault="00053460" w:rsidP="00C37E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Бюджетного кодексу України, Закону України «Про Державний бюджет України на 2018 рік», п. 4 ч. 1 ст. 43 Закону України «Про місцеве самоврядування в Україні», відповідно до постанови Кабінету Міністрів України від 10.05.2018 р. № 363 «Про внесення змін  до   постанови 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  <w:szCs w:val="28"/>
        </w:rPr>
        <w:t xml:space="preserve">,  Пологівська районна рада Запорізької області </w:t>
      </w:r>
      <w:r w:rsidRPr="00A9316F">
        <w:rPr>
          <w:sz w:val="28"/>
          <w:szCs w:val="28"/>
        </w:rPr>
        <w:t>вирішила:</w:t>
      </w:r>
    </w:p>
    <w:p w:rsidR="00053460" w:rsidRDefault="00053460" w:rsidP="00A9316F">
      <w:pPr>
        <w:jc w:val="both"/>
        <w:rPr>
          <w:sz w:val="28"/>
          <w:szCs w:val="28"/>
        </w:rPr>
      </w:pPr>
    </w:p>
    <w:p w:rsidR="00053460" w:rsidRPr="00D61588" w:rsidRDefault="00053460" w:rsidP="005D6234">
      <w:pPr>
        <w:pStyle w:val="BodyText"/>
        <w:ind w:firstLine="708"/>
        <w:jc w:val="both"/>
        <w:rPr>
          <w:lang w:val="ru-RU"/>
        </w:rPr>
      </w:pPr>
      <w:r>
        <w:t>1. Здійснювати преміювання голови районної ради Покутнього О.П. відповідно до особистого вкладу в загальні результати роботи                                     з 01 червня 2018 року по 31 грудня 2018 року у розмірі ___відсотків посадового окладу, а також  до державних і професійних свят, у межах фонду оплати праці</w:t>
      </w:r>
      <w:r>
        <w:rPr>
          <w:lang w:val="ru-RU"/>
        </w:rPr>
        <w:t>.</w:t>
      </w:r>
    </w:p>
    <w:p w:rsidR="00053460" w:rsidRDefault="00053460" w:rsidP="005D6234">
      <w:pPr>
        <w:pStyle w:val="BodyText"/>
        <w:ind w:firstLine="708"/>
        <w:jc w:val="both"/>
      </w:pPr>
      <w:bookmarkStart w:id="0" w:name="_GoBack"/>
      <w:bookmarkEnd w:id="0"/>
    </w:p>
    <w:p w:rsidR="00053460" w:rsidRPr="00D61588" w:rsidRDefault="00053460" w:rsidP="003F3694">
      <w:pPr>
        <w:pStyle w:val="BodyText"/>
        <w:ind w:firstLine="708"/>
        <w:jc w:val="both"/>
        <w:rPr>
          <w:lang w:val="ru-RU"/>
        </w:rPr>
      </w:pPr>
      <w:r>
        <w:t>2. Здійснювати преміювання заступника голови районної ради Шевченка І.О. відповідно до особистого вкладу в загальні результати роботи з 01 червня 2018 року по 31 грудня 2018 року у розмірі ___ відсотків посадового окладу, а також  до державних і професійних свят, у межах фонду оплати праці.</w:t>
      </w:r>
    </w:p>
    <w:p w:rsidR="00053460" w:rsidRPr="00DA43C2" w:rsidRDefault="00053460" w:rsidP="00A9316F">
      <w:pPr>
        <w:pStyle w:val="BodyText"/>
        <w:ind w:firstLine="705"/>
        <w:jc w:val="both"/>
        <w:rPr>
          <w:lang w:val="ru-RU"/>
        </w:rPr>
      </w:pPr>
    </w:p>
    <w:p w:rsidR="00053460" w:rsidRDefault="00053460" w:rsidP="00A9316F">
      <w:pPr>
        <w:pStyle w:val="BodyText"/>
        <w:ind w:firstLine="705"/>
        <w:jc w:val="both"/>
      </w:pPr>
      <w:r>
        <w:t>3. Начальнику відділу фінансово-господарського забезпечення, головному бухгалтеру Макушиній В.М. проводити розрахунки в межах затвердженого кошторису на оплату праці за відповідний період бюджетного  року.</w:t>
      </w:r>
    </w:p>
    <w:p w:rsidR="00053460" w:rsidRDefault="00053460" w:rsidP="00A9316F">
      <w:pPr>
        <w:pStyle w:val="BodyText"/>
      </w:pPr>
    </w:p>
    <w:p w:rsidR="00053460" w:rsidRDefault="00053460" w:rsidP="00A9316F">
      <w:pPr>
        <w:pStyle w:val="BodyText"/>
      </w:pPr>
    </w:p>
    <w:p w:rsidR="00053460" w:rsidRPr="00D61588" w:rsidRDefault="00053460" w:rsidP="009255E8">
      <w:pPr>
        <w:jc w:val="both"/>
        <w:rPr>
          <w:sz w:val="28"/>
          <w:szCs w:val="28"/>
          <w:lang w:val="ru-RU"/>
        </w:rPr>
      </w:pPr>
      <w:r w:rsidRPr="00961996">
        <w:rPr>
          <w:sz w:val="28"/>
          <w:szCs w:val="28"/>
        </w:rPr>
        <w:t xml:space="preserve">Голова ради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961996">
        <w:rPr>
          <w:sz w:val="28"/>
          <w:szCs w:val="28"/>
        </w:rPr>
        <w:t xml:space="preserve"> О.П. Покутній </w:t>
      </w:r>
    </w:p>
    <w:p w:rsidR="00053460" w:rsidRPr="00D61588" w:rsidRDefault="00053460" w:rsidP="009255E8">
      <w:pPr>
        <w:jc w:val="both"/>
        <w:rPr>
          <w:sz w:val="28"/>
          <w:szCs w:val="28"/>
          <w:lang w:val="ru-RU"/>
        </w:rPr>
      </w:pPr>
    </w:p>
    <w:p w:rsidR="00053460" w:rsidRPr="00D61588" w:rsidRDefault="00053460" w:rsidP="009255E8">
      <w:pPr>
        <w:jc w:val="both"/>
        <w:rPr>
          <w:sz w:val="28"/>
          <w:szCs w:val="28"/>
          <w:lang w:val="ru-RU"/>
        </w:rPr>
      </w:pPr>
    </w:p>
    <w:p w:rsidR="00053460" w:rsidRPr="00DA43C2" w:rsidRDefault="00053460" w:rsidP="009255E8">
      <w:pPr>
        <w:jc w:val="both"/>
        <w:rPr>
          <w:sz w:val="28"/>
          <w:szCs w:val="28"/>
        </w:rPr>
      </w:pPr>
      <w:r w:rsidRPr="00DA43C2">
        <w:rPr>
          <w:sz w:val="28"/>
          <w:szCs w:val="28"/>
        </w:rPr>
        <w:t xml:space="preserve">Проект рішення підготовлений відділом </w:t>
      </w:r>
    </w:p>
    <w:p w:rsidR="00053460" w:rsidRPr="00DA43C2" w:rsidRDefault="00053460" w:rsidP="00DA43C2">
      <w:pPr>
        <w:pStyle w:val="BodyText"/>
      </w:pPr>
      <w:r w:rsidRPr="00DA43C2">
        <w:t xml:space="preserve">фінансово-господарського забезпечення </w:t>
      </w:r>
    </w:p>
    <w:p w:rsidR="00053460" w:rsidRDefault="00053460" w:rsidP="00DA43C2">
      <w:pPr>
        <w:pStyle w:val="BodyText"/>
      </w:pPr>
      <w:r w:rsidRPr="00DA43C2">
        <w:t>виконавчого апарату районної ради</w:t>
      </w: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  <w:r>
        <w:t>Начальник відділу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В.М.Макушина</w:t>
      </w: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  <w:r>
        <w:t>Аркуш погодження додається.</w:t>
      </w: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Default="00053460" w:rsidP="00DA43C2">
      <w:pPr>
        <w:pStyle w:val="BodyText"/>
      </w:pPr>
    </w:p>
    <w:p w:rsidR="00053460" w:rsidRPr="00DA43C2" w:rsidRDefault="00053460" w:rsidP="00DA43C2">
      <w:pPr>
        <w:pStyle w:val="BodyText"/>
      </w:pPr>
    </w:p>
    <w:p w:rsidR="00053460" w:rsidRPr="00DA43C2" w:rsidRDefault="00053460" w:rsidP="009255E8">
      <w:pPr>
        <w:jc w:val="both"/>
        <w:rPr>
          <w:sz w:val="28"/>
          <w:szCs w:val="28"/>
          <w:lang w:val="ru-RU"/>
        </w:rPr>
      </w:pPr>
    </w:p>
    <w:p w:rsidR="00053460" w:rsidRPr="00DA43C2" w:rsidRDefault="00053460" w:rsidP="009255E8">
      <w:pPr>
        <w:jc w:val="both"/>
        <w:rPr>
          <w:sz w:val="28"/>
          <w:szCs w:val="28"/>
          <w:lang w:val="ru-RU"/>
        </w:rPr>
      </w:pPr>
    </w:p>
    <w:p w:rsidR="00053460" w:rsidRDefault="00053460" w:rsidP="009255E8">
      <w:pPr>
        <w:jc w:val="both"/>
        <w:rPr>
          <w:sz w:val="28"/>
          <w:szCs w:val="28"/>
          <w:lang w:val="ru-RU"/>
        </w:rPr>
      </w:pPr>
    </w:p>
    <w:p w:rsidR="00053460" w:rsidRDefault="00053460" w:rsidP="009255E8">
      <w:pPr>
        <w:jc w:val="both"/>
        <w:rPr>
          <w:sz w:val="28"/>
          <w:szCs w:val="28"/>
          <w:lang w:val="ru-RU"/>
        </w:rPr>
      </w:pPr>
    </w:p>
    <w:p w:rsidR="00053460" w:rsidRPr="00DA43C2" w:rsidRDefault="00053460" w:rsidP="009255E8">
      <w:pPr>
        <w:jc w:val="both"/>
        <w:rPr>
          <w:sz w:val="28"/>
          <w:szCs w:val="28"/>
          <w:lang w:val="ru-RU"/>
        </w:rPr>
      </w:pPr>
    </w:p>
    <w:p w:rsidR="00053460" w:rsidRPr="00DA43C2" w:rsidRDefault="00053460" w:rsidP="009255E8">
      <w:pPr>
        <w:jc w:val="both"/>
        <w:rPr>
          <w:sz w:val="28"/>
          <w:szCs w:val="28"/>
          <w:lang w:val="ru-RU"/>
        </w:rPr>
      </w:pPr>
    </w:p>
    <w:p w:rsidR="00053460" w:rsidRDefault="00053460" w:rsidP="006F249A">
      <w:pPr>
        <w:pStyle w:val="Heading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3460" w:rsidRPr="00986374" w:rsidRDefault="00053460" w:rsidP="006F249A">
      <w:pPr>
        <w:pStyle w:val="Heading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374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</w:t>
      </w:r>
    </w:p>
    <w:p w:rsidR="00053460" w:rsidRPr="00986374" w:rsidRDefault="00053460" w:rsidP="006F249A">
      <w:pPr>
        <w:jc w:val="center"/>
        <w:rPr>
          <w:b/>
          <w:bCs/>
          <w:sz w:val="28"/>
          <w:szCs w:val="28"/>
        </w:rPr>
      </w:pPr>
      <w:r w:rsidRPr="00986374">
        <w:rPr>
          <w:b/>
          <w:bCs/>
          <w:sz w:val="28"/>
          <w:szCs w:val="28"/>
        </w:rPr>
        <w:t xml:space="preserve">до проекту рішення районної ради </w:t>
      </w:r>
    </w:p>
    <w:p w:rsidR="00053460" w:rsidRPr="006F249A" w:rsidRDefault="00053460" w:rsidP="006F249A">
      <w:pPr>
        <w:jc w:val="center"/>
        <w:rPr>
          <w:b/>
          <w:bCs/>
          <w:sz w:val="28"/>
          <w:szCs w:val="28"/>
        </w:rPr>
      </w:pPr>
      <w:r w:rsidRPr="006F249A">
        <w:rPr>
          <w:b/>
          <w:bCs/>
          <w:sz w:val="28"/>
          <w:szCs w:val="28"/>
        </w:rPr>
        <w:t>«Про преміювання голови районної ради</w:t>
      </w:r>
    </w:p>
    <w:p w:rsidR="00053460" w:rsidRPr="00E01EC6" w:rsidRDefault="00053460" w:rsidP="006F249A">
      <w:pPr>
        <w:jc w:val="center"/>
        <w:rPr>
          <w:b/>
          <w:bCs/>
          <w:sz w:val="28"/>
          <w:szCs w:val="28"/>
          <w:lang w:val="ru-RU"/>
        </w:rPr>
      </w:pPr>
      <w:r w:rsidRPr="006F249A">
        <w:rPr>
          <w:b/>
          <w:bCs/>
          <w:sz w:val="28"/>
          <w:szCs w:val="28"/>
        </w:rPr>
        <w:t>та заступника голови районної ради у 2018 році»</w:t>
      </w:r>
      <w:r>
        <w:rPr>
          <w:b/>
          <w:bCs/>
          <w:sz w:val="28"/>
          <w:szCs w:val="28"/>
        </w:rPr>
        <w:t xml:space="preserve"> </w:t>
      </w:r>
    </w:p>
    <w:p w:rsidR="00053460" w:rsidRDefault="00053460" w:rsidP="006F249A">
      <w:pPr>
        <w:rPr>
          <w:sz w:val="28"/>
          <w:szCs w:val="28"/>
        </w:rPr>
      </w:pPr>
    </w:p>
    <w:p w:rsidR="00053460" w:rsidRDefault="00053460" w:rsidP="006F249A">
      <w:pPr>
        <w:rPr>
          <w:sz w:val="28"/>
          <w:szCs w:val="28"/>
        </w:rPr>
      </w:pPr>
    </w:p>
    <w:p w:rsidR="00053460" w:rsidRPr="00986374" w:rsidRDefault="00053460" w:rsidP="006F249A">
      <w:pPr>
        <w:jc w:val="both"/>
        <w:rPr>
          <w:sz w:val="28"/>
          <w:szCs w:val="28"/>
        </w:rPr>
      </w:pPr>
      <w:r>
        <w:tab/>
      </w:r>
      <w:r w:rsidRPr="00C36D94">
        <w:rPr>
          <w:sz w:val="28"/>
          <w:szCs w:val="28"/>
        </w:rPr>
        <w:t>Даний проект рішення розроблений відповідно до Закону України «Про державний бюджет України на 201</w:t>
      </w:r>
      <w:r>
        <w:rPr>
          <w:sz w:val="28"/>
          <w:szCs w:val="28"/>
        </w:rPr>
        <w:t>8</w:t>
      </w:r>
      <w:r w:rsidRPr="00C36D94">
        <w:rPr>
          <w:sz w:val="28"/>
          <w:szCs w:val="28"/>
        </w:rPr>
        <w:t xml:space="preserve"> рік», п. 4 ч. 1 ст. 43 Закону України «Про місцеве самоврядування в Україні» та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</w:t>
      </w:r>
      <w:r>
        <w:rPr>
          <w:sz w:val="28"/>
          <w:szCs w:val="28"/>
        </w:rPr>
        <w:t>.</w:t>
      </w:r>
      <w:r w:rsidRPr="00C36D94">
        <w:rPr>
          <w:sz w:val="28"/>
          <w:szCs w:val="28"/>
        </w:rPr>
        <w:t xml:space="preserve"> </w:t>
      </w:r>
    </w:p>
    <w:p w:rsidR="00053460" w:rsidRDefault="00053460" w:rsidP="006F249A">
      <w:pPr>
        <w:pStyle w:val="BodyText"/>
        <w:ind w:firstLine="708"/>
        <w:jc w:val="both"/>
      </w:pPr>
      <w:r>
        <w:t>Проектом рішення пропонується встановити голові ради  преміювання  - з 01 червня 2018 року по 31 грудня 2018 року у розмірі ___ відсотків посадового окладу,  а також  до державних і професійних свят, у межах видатків на оплату праці.</w:t>
      </w:r>
    </w:p>
    <w:p w:rsidR="00053460" w:rsidRDefault="00053460" w:rsidP="00505298">
      <w:pPr>
        <w:pStyle w:val="BodyText"/>
        <w:ind w:firstLine="708"/>
        <w:jc w:val="both"/>
      </w:pPr>
      <w:r>
        <w:t>Вищезазначеним проектом рішення пропонується встановити заступнику голови ради преміювання  - з 01 червня 2018 року по 31 грудня 2018 року у розмірі ___  відсотків посадового окладу,  а також  до державних і професійних свят, у межах видатків на оплату праці.</w:t>
      </w:r>
    </w:p>
    <w:p w:rsidR="00053460" w:rsidRDefault="00053460" w:rsidP="00505298">
      <w:pPr>
        <w:tabs>
          <w:tab w:val="left" w:pos="1544"/>
        </w:tabs>
        <w:jc w:val="both"/>
        <w:rPr>
          <w:sz w:val="28"/>
          <w:szCs w:val="28"/>
        </w:rPr>
      </w:pPr>
    </w:p>
    <w:p w:rsidR="00053460" w:rsidRDefault="00053460" w:rsidP="006F249A">
      <w:pPr>
        <w:jc w:val="both"/>
        <w:rPr>
          <w:sz w:val="28"/>
          <w:szCs w:val="28"/>
        </w:rPr>
      </w:pPr>
    </w:p>
    <w:p w:rsidR="00053460" w:rsidRDefault="00053460" w:rsidP="006F249A">
      <w:pPr>
        <w:jc w:val="both"/>
        <w:rPr>
          <w:sz w:val="28"/>
          <w:szCs w:val="28"/>
        </w:rPr>
      </w:pPr>
    </w:p>
    <w:p w:rsidR="00053460" w:rsidRDefault="00053460" w:rsidP="006F249A">
      <w:pPr>
        <w:pStyle w:val="BodyText"/>
      </w:pPr>
      <w:r>
        <w:t>Начальник відділу фінансово-господарського</w:t>
      </w:r>
    </w:p>
    <w:p w:rsidR="00053460" w:rsidRDefault="00053460" w:rsidP="006F249A">
      <w:pPr>
        <w:pStyle w:val="BodyText"/>
      </w:pPr>
      <w:r>
        <w:t>забезпечення, головний бухгалтер виконавчого</w:t>
      </w:r>
    </w:p>
    <w:p w:rsidR="00053460" w:rsidRDefault="00053460" w:rsidP="006F249A">
      <w:pPr>
        <w:pStyle w:val="BodyText"/>
      </w:pPr>
      <w:r>
        <w:t>апарату районної ради                                                                   В.М. Макушина</w:t>
      </w:r>
    </w:p>
    <w:p w:rsidR="00053460" w:rsidRDefault="00053460" w:rsidP="009255E8">
      <w:pPr>
        <w:jc w:val="both"/>
        <w:rPr>
          <w:sz w:val="28"/>
          <w:szCs w:val="28"/>
        </w:rPr>
      </w:pPr>
    </w:p>
    <w:p w:rsidR="00053460" w:rsidRDefault="00053460" w:rsidP="009255E8">
      <w:pPr>
        <w:jc w:val="both"/>
        <w:rPr>
          <w:sz w:val="28"/>
          <w:szCs w:val="28"/>
        </w:rPr>
      </w:pPr>
    </w:p>
    <w:p w:rsidR="00053460" w:rsidRDefault="00053460" w:rsidP="009255E8">
      <w:pPr>
        <w:jc w:val="both"/>
        <w:rPr>
          <w:sz w:val="28"/>
          <w:szCs w:val="28"/>
        </w:rPr>
      </w:pPr>
    </w:p>
    <w:p w:rsidR="00053460" w:rsidRDefault="00053460" w:rsidP="009255E8">
      <w:pPr>
        <w:jc w:val="both"/>
        <w:rPr>
          <w:sz w:val="28"/>
          <w:szCs w:val="28"/>
        </w:rPr>
      </w:pPr>
    </w:p>
    <w:p w:rsidR="00053460" w:rsidRDefault="00053460" w:rsidP="009255E8">
      <w:pPr>
        <w:jc w:val="both"/>
        <w:rPr>
          <w:sz w:val="28"/>
          <w:szCs w:val="28"/>
        </w:rPr>
      </w:pPr>
    </w:p>
    <w:p w:rsidR="00053460" w:rsidRDefault="00053460" w:rsidP="009255E8">
      <w:pPr>
        <w:jc w:val="both"/>
        <w:rPr>
          <w:sz w:val="28"/>
          <w:szCs w:val="28"/>
        </w:rPr>
      </w:pPr>
    </w:p>
    <w:sectPr w:rsidR="00053460" w:rsidSect="00DA43C2">
      <w:pgSz w:w="11906" w:h="16838"/>
      <w:pgMar w:top="899" w:right="851" w:bottom="19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36F92"/>
    <w:rsid w:val="00053460"/>
    <w:rsid w:val="00060CA0"/>
    <w:rsid w:val="00060FEC"/>
    <w:rsid w:val="00066537"/>
    <w:rsid w:val="000A5CC2"/>
    <w:rsid w:val="000B6E50"/>
    <w:rsid w:val="000D7E46"/>
    <w:rsid w:val="000E1162"/>
    <w:rsid w:val="00160D4F"/>
    <w:rsid w:val="001900EE"/>
    <w:rsid w:val="00197940"/>
    <w:rsid w:val="001A27EE"/>
    <w:rsid w:val="001C3555"/>
    <w:rsid w:val="001C47DC"/>
    <w:rsid w:val="001D0C07"/>
    <w:rsid w:val="001F4175"/>
    <w:rsid w:val="00200F98"/>
    <w:rsid w:val="0021398A"/>
    <w:rsid w:val="0022034E"/>
    <w:rsid w:val="002233C1"/>
    <w:rsid w:val="002B2560"/>
    <w:rsid w:val="002E0344"/>
    <w:rsid w:val="00312F13"/>
    <w:rsid w:val="003216B5"/>
    <w:rsid w:val="0032288A"/>
    <w:rsid w:val="003262CC"/>
    <w:rsid w:val="00333B97"/>
    <w:rsid w:val="0034007C"/>
    <w:rsid w:val="00346516"/>
    <w:rsid w:val="00380D8D"/>
    <w:rsid w:val="00385D29"/>
    <w:rsid w:val="003A51F1"/>
    <w:rsid w:val="003F00A4"/>
    <w:rsid w:val="003F3694"/>
    <w:rsid w:val="0044149D"/>
    <w:rsid w:val="0044176F"/>
    <w:rsid w:val="004626F8"/>
    <w:rsid w:val="00464060"/>
    <w:rsid w:val="00466AF5"/>
    <w:rsid w:val="00497891"/>
    <w:rsid w:val="004B213C"/>
    <w:rsid w:val="004B6C74"/>
    <w:rsid w:val="004C067D"/>
    <w:rsid w:val="004D34E5"/>
    <w:rsid w:val="004E57A2"/>
    <w:rsid w:val="00501CBF"/>
    <w:rsid w:val="00505298"/>
    <w:rsid w:val="005210DB"/>
    <w:rsid w:val="005475A5"/>
    <w:rsid w:val="00552013"/>
    <w:rsid w:val="00554FDF"/>
    <w:rsid w:val="00582884"/>
    <w:rsid w:val="005D2C39"/>
    <w:rsid w:val="005D6234"/>
    <w:rsid w:val="006010CB"/>
    <w:rsid w:val="0061058F"/>
    <w:rsid w:val="00625D59"/>
    <w:rsid w:val="00635EFC"/>
    <w:rsid w:val="006639B2"/>
    <w:rsid w:val="00685979"/>
    <w:rsid w:val="006B08CA"/>
    <w:rsid w:val="006F1A78"/>
    <w:rsid w:val="006F249A"/>
    <w:rsid w:val="0070798E"/>
    <w:rsid w:val="00766FF0"/>
    <w:rsid w:val="00776425"/>
    <w:rsid w:val="007A2FD2"/>
    <w:rsid w:val="007A7182"/>
    <w:rsid w:val="007F07CB"/>
    <w:rsid w:val="007F7462"/>
    <w:rsid w:val="007F7D06"/>
    <w:rsid w:val="00805A2C"/>
    <w:rsid w:val="00806CC6"/>
    <w:rsid w:val="0086430C"/>
    <w:rsid w:val="00877ABC"/>
    <w:rsid w:val="00883DCF"/>
    <w:rsid w:val="00887017"/>
    <w:rsid w:val="008E619A"/>
    <w:rsid w:val="009014CE"/>
    <w:rsid w:val="00901A60"/>
    <w:rsid w:val="00917B47"/>
    <w:rsid w:val="009255E8"/>
    <w:rsid w:val="009304ED"/>
    <w:rsid w:val="009603DD"/>
    <w:rsid w:val="00961996"/>
    <w:rsid w:val="0097580B"/>
    <w:rsid w:val="00986374"/>
    <w:rsid w:val="009A27B2"/>
    <w:rsid w:val="009C1B13"/>
    <w:rsid w:val="009C2EF6"/>
    <w:rsid w:val="009D40B3"/>
    <w:rsid w:val="009D6FBC"/>
    <w:rsid w:val="00A27E72"/>
    <w:rsid w:val="00A3006E"/>
    <w:rsid w:val="00A3713E"/>
    <w:rsid w:val="00A5067E"/>
    <w:rsid w:val="00A65BED"/>
    <w:rsid w:val="00A75D48"/>
    <w:rsid w:val="00A9316F"/>
    <w:rsid w:val="00AA4A17"/>
    <w:rsid w:val="00AF22CD"/>
    <w:rsid w:val="00B0286F"/>
    <w:rsid w:val="00B17DFC"/>
    <w:rsid w:val="00B2147A"/>
    <w:rsid w:val="00B4390D"/>
    <w:rsid w:val="00B46DAE"/>
    <w:rsid w:val="00B63B43"/>
    <w:rsid w:val="00B6516B"/>
    <w:rsid w:val="00B6528D"/>
    <w:rsid w:val="00B80482"/>
    <w:rsid w:val="00B813A2"/>
    <w:rsid w:val="00B835C5"/>
    <w:rsid w:val="00B90AC9"/>
    <w:rsid w:val="00B9315F"/>
    <w:rsid w:val="00BC11D2"/>
    <w:rsid w:val="00BC6237"/>
    <w:rsid w:val="00BE5195"/>
    <w:rsid w:val="00BE772F"/>
    <w:rsid w:val="00BF3BD7"/>
    <w:rsid w:val="00C3396C"/>
    <w:rsid w:val="00C36D94"/>
    <w:rsid w:val="00C37E83"/>
    <w:rsid w:val="00C4491A"/>
    <w:rsid w:val="00C51A17"/>
    <w:rsid w:val="00C76657"/>
    <w:rsid w:val="00C85D0B"/>
    <w:rsid w:val="00C91FD2"/>
    <w:rsid w:val="00CC3AE6"/>
    <w:rsid w:val="00CC5DDA"/>
    <w:rsid w:val="00CE4F53"/>
    <w:rsid w:val="00CF4522"/>
    <w:rsid w:val="00D075B1"/>
    <w:rsid w:val="00D14495"/>
    <w:rsid w:val="00D45585"/>
    <w:rsid w:val="00D61588"/>
    <w:rsid w:val="00D81803"/>
    <w:rsid w:val="00D879D9"/>
    <w:rsid w:val="00D9585F"/>
    <w:rsid w:val="00DA43C2"/>
    <w:rsid w:val="00DD0FDD"/>
    <w:rsid w:val="00DF0F21"/>
    <w:rsid w:val="00DF422F"/>
    <w:rsid w:val="00DF5121"/>
    <w:rsid w:val="00E01EC6"/>
    <w:rsid w:val="00E03540"/>
    <w:rsid w:val="00E930EB"/>
    <w:rsid w:val="00EA3CF3"/>
    <w:rsid w:val="00F2706A"/>
    <w:rsid w:val="00F4105A"/>
    <w:rsid w:val="00F91BDD"/>
    <w:rsid w:val="00FB090F"/>
    <w:rsid w:val="00FB74DB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Cambria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Cambria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Calibri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Normal"/>
    <w:uiPriority w:val="99"/>
    <w:rsid w:val="00F4105A"/>
    <w:pPr>
      <w:suppressAutoHyphens/>
      <w:spacing w:after="120" w:line="480" w:lineRule="auto"/>
    </w:pPr>
    <w:rPr>
      <w:rFonts w:eastAsia="Calibri"/>
      <w:sz w:val="20"/>
      <w:szCs w:val="20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F4105A"/>
    <w:pPr>
      <w:keepNext/>
      <w:suppressAutoHyphens/>
      <w:spacing w:before="240" w:after="120"/>
    </w:pPr>
    <w:rPr>
      <w:rFonts w:eastAsia="DejaVu Sans" w:cs="DejaVu Sans"/>
      <w:szCs w:val="28"/>
      <w:lang w:eastAsia="zh-CN"/>
    </w:rPr>
  </w:style>
  <w:style w:type="table" w:styleId="TableGrid">
    <w:name w:val="Table Grid"/>
    <w:basedOn w:val="TableNormal"/>
    <w:uiPriority w:val="99"/>
    <w:locked/>
    <w:rsid w:val="007F07C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8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375</TotalTime>
  <Pages>3</Pages>
  <Words>2098</Words>
  <Characters>1196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22</cp:revision>
  <cp:lastPrinted>2018-08-14T13:00:00Z</cp:lastPrinted>
  <dcterms:created xsi:type="dcterms:W3CDTF">2018-07-12T10:48:00Z</dcterms:created>
  <dcterms:modified xsi:type="dcterms:W3CDTF">2018-08-16T10:33:00Z</dcterms:modified>
</cp:coreProperties>
</file>